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291C" w14:textId="7D4C856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</w:t>
      </w:r>
      <w:r w:rsidR="001E41B5" w:rsidRPr="00E960BB">
        <w:rPr>
          <w:rFonts w:ascii="Corbel" w:hAnsi="Corbel"/>
          <w:bCs/>
          <w:i/>
        </w:rPr>
        <w:t>UR nr</w:t>
      </w:r>
      <w:r w:rsidR="00CD6897" w:rsidRPr="00E960BB">
        <w:rPr>
          <w:rFonts w:ascii="Corbel" w:hAnsi="Corbel"/>
          <w:bCs/>
          <w:i/>
        </w:rPr>
        <w:t xml:space="preserve"> </w:t>
      </w:r>
      <w:r w:rsidR="00F17567" w:rsidRPr="00E960BB">
        <w:rPr>
          <w:rFonts w:ascii="Corbel" w:hAnsi="Corbel"/>
          <w:bCs/>
          <w:i/>
        </w:rPr>
        <w:t>12/2019</w:t>
      </w:r>
    </w:p>
    <w:p w14:paraId="45550AA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A2E1F76" w14:textId="77777777" w:rsidR="00571C7C" w:rsidRDefault="0071620A" w:rsidP="00571C7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71C7C">
        <w:rPr>
          <w:rFonts w:ascii="Corbel" w:hAnsi="Corbel"/>
          <w:i/>
          <w:smallCaps/>
          <w:sz w:val="24"/>
          <w:szCs w:val="24"/>
        </w:rPr>
        <w:t>2022-2027</w:t>
      </w:r>
    </w:p>
    <w:p w14:paraId="2DC375D6" w14:textId="04F88925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573E1D5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60D4C">
        <w:rPr>
          <w:rFonts w:ascii="Corbel" w:hAnsi="Corbel"/>
          <w:sz w:val="20"/>
          <w:szCs w:val="20"/>
        </w:rPr>
        <w:t>202</w:t>
      </w:r>
      <w:r w:rsidR="00571C7C">
        <w:rPr>
          <w:rFonts w:ascii="Corbel" w:hAnsi="Corbel"/>
          <w:sz w:val="20"/>
          <w:szCs w:val="20"/>
        </w:rPr>
        <w:t>6</w:t>
      </w:r>
      <w:r w:rsidR="00A60D4C">
        <w:rPr>
          <w:rFonts w:ascii="Corbel" w:hAnsi="Corbel"/>
          <w:sz w:val="20"/>
          <w:szCs w:val="20"/>
        </w:rPr>
        <w:t>/202</w:t>
      </w:r>
      <w:r w:rsidR="00571C7C">
        <w:rPr>
          <w:rFonts w:ascii="Corbel" w:hAnsi="Corbel"/>
          <w:sz w:val="20"/>
          <w:szCs w:val="20"/>
        </w:rPr>
        <w:t>7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00B819C8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27064EAD" w:rsidR="0085747A" w:rsidRPr="009C54AE" w:rsidRDefault="00754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Zabawa w edukacji przedszkolnej i wczesnoszkolnej</w:t>
            </w:r>
          </w:p>
        </w:tc>
      </w:tr>
      <w:tr w:rsidR="0085747A" w:rsidRPr="009C54AE" w14:paraId="604374B2" w14:textId="77777777" w:rsidTr="00B819C8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73A667A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00B819C8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6C040AEC" w:rsidR="0085747A" w:rsidRPr="009C54AE" w:rsidRDefault="007932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B9FF310" w14:textId="77777777" w:rsidTr="00B819C8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010D084C" w:rsidR="0085747A" w:rsidRPr="009C54AE" w:rsidRDefault="007932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00B819C8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2937D13C" w:rsidR="0085747A" w:rsidRPr="009C54AE" w:rsidRDefault="00A60D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00B819C8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00B819C8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00B819C8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4E84A634" w:rsidR="0085747A" w:rsidRPr="009C54AE" w:rsidRDefault="000417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FD5D4BC" w14:textId="77777777" w:rsidTr="00B819C8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5D4CFD7A" w:rsidR="0085747A" w:rsidRPr="009C54AE" w:rsidRDefault="00A60D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V, semestr 10</w:t>
            </w:r>
          </w:p>
        </w:tc>
      </w:tr>
      <w:tr w:rsidR="0085747A" w:rsidRPr="009C54AE" w14:paraId="20BB1DEB" w14:textId="77777777" w:rsidTr="00B819C8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0147711C" w:rsidR="0085747A" w:rsidRPr="009C54AE" w:rsidRDefault="00FA2A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1D2918F3" w14:textId="77777777" w:rsidTr="00B819C8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1BB3C2DA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00B819C8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1B005113" w:rsidR="0085747A" w:rsidRPr="009C54AE" w:rsidRDefault="00CE1005" w:rsidP="007541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541D3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3BF18A4E" w14:textId="77777777" w:rsidTr="00B819C8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6DA525C2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489820F3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69AEF01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6B6EA6C8" w:rsidR="00015B8F" w:rsidRPr="009C54AE" w:rsidRDefault="00F23C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5AD777EE"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77777777" w:rsidR="0085747A" w:rsidRPr="00CE1005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C5DE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1F30ED" w14:textId="77777777" w:rsidTr="00745302">
        <w:tc>
          <w:tcPr>
            <w:tcW w:w="9670" w:type="dxa"/>
          </w:tcPr>
          <w:p w14:paraId="298D91CD" w14:textId="47DC6C22" w:rsidR="0085747A" w:rsidRPr="009C54AE" w:rsidRDefault="0061490C" w:rsidP="00531B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psychologia rozwojowa i osobowości, teoretyczne podstawy wychowania, pedagogika przedszkolna i wczesnoszkolna z metodyką, podstawowe zasady muzyki.</w:t>
            </w:r>
          </w:p>
        </w:tc>
      </w:tr>
    </w:tbl>
    <w:p w14:paraId="42A4CA9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63FEF2" w14:textId="134A3922" w:rsidR="0085747A" w:rsidRPr="00C05F44" w:rsidRDefault="0071620A" w:rsidP="51BE1CAC">
      <w:pPr>
        <w:pStyle w:val="Punktygwne"/>
        <w:spacing w:before="0" w:after="0"/>
        <w:rPr>
          <w:rFonts w:ascii="Corbel" w:hAnsi="Corbel"/>
        </w:rPr>
      </w:pPr>
      <w:r w:rsidRPr="51BE1CAC">
        <w:rPr>
          <w:rFonts w:ascii="Corbel" w:hAnsi="Corbel"/>
        </w:rPr>
        <w:t>3.</w:t>
      </w:r>
      <w:r w:rsidR="0085747A" w:rsidRPr="51BE1CAC">
        <w:rPr>
          <w:rFonts w:ascii="Corbel" w:hAnsi="Corbel"/>
        </w:rPr>
        <w:t xml:space="preserve"> </w:t>
      </w:r>
      <w:r w:rsidR="40640C87" w:rsidRPr="51BE1CAC">
        <w:rPr>
          <w:rFonts w:ascii="Corbel" w:eastAsia="Corbel" w:hAnsi="Corbel" w:cs="Corbel"/>
          <w:bCs/>
          <w:szCs w:val="24"/>
        </w:rPr>
        <w:t>cele, efekty uczenia SIĘ, treści Programowe i stosowane metody Dydaktyczne</w:t>
      </w:r>
    </w:p>
    <w:p w14:paraId="34620791" w14:textId="26DA1143" w:rsidR="0085747A" w:rsidRPr="00C05F44" w:rsidRDefault="40640C87" w:rsidP="51BE1CAC">
      <w:pPr>
        <w:spacing w:after="0"/>
      </w:pPr>
      <w:r w:rsidRPr="51BE1CAC">
        <w:rPr>
          <w:rFonts w:ascii="Corbel" w:eastAsia="Corbel" w:hAnsi="Corbel" w:cs="Corbel"/>
          <w:b/>
          <w:bCs/>
          <w:smallCaps/>
          <w:sz w:val="24"/>
          <w:szCs w:val="24"/>
        </w:rPr>
        <w:lastRenderedPageBreak/>
        <w:t xml:space="preserve"> </w:t>
      </w:r>
    </w:p>
    <w:p w14:paraId="17B4398F" w14:textId="22A43EC2" w:rsidR="0085747A" w:rsidRPr="00C05F44" w:rsidRDefault="40640C87" w:rsidP="51BE1CAC">
      <w:pPr>
        <w:spacing w:after="0"/>
        <w:ind w:left="360"/>
        <w:jc w:val="both"/>
      </w:pPr>
      <w:r w:rsidRPr="51BE1CAC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4B3E4328" w14:textId="37E71199" w:rsidR="0085747A" w:rsidRPr="00C05F44" w:rsidRDefault="40640C87" w:rsidP="51BE1CAC">
      <w:pPr>
        <w:spacing w:after="0"/>
        <w:ind w:left="360"/>
        <w:jc w:val="both"/>
      </w:pPr>
      <w:r w:rsidRPr="51BE1CAC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076"/>
        <w:gridCol w:w="8011"/>
      </w:tblGrid>
      <w:tr w:rsidR="51BE1CAC" w14:paraId="2F234719" w14:textId="77777777" w:rsidTr="51BE1CAC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9FFFC50" w14:textId="022A0F71" w:rsidR="51BE1CAC" w:rsidRDefault="51BE1CAC" w:rsidP="51BE1CAC">
            <w:pPr>
              <w:spacing w:before="40" w:after="40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C1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2E18416" w14:textId="38A4FA43" w:rsidR="51BE1CAC" w:rsidRDefault="51BE1CAC" w:rsidP="51BE1CAC">
            <w:pPr>
              <w:spacing w:after="120"/>
            </w:pPr>
            <w:r w:rsidRPr="51BE1CA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Wyposażenie studentów w wiedzę dotyczącą modeli wspierania rozwoju dziecka oraz znaczenia pedagogiki zabawy i metod aktywnych w procesie wychowawczo-dydaktycznym.</w:t>
            </w:r>
          </w:p>
        </w:tc>
      </w:tr>
      <w:tr w:rsidR="51BE1CAC" w14:paraId="0E76D110" w14:textId="77777777" w:rsidTr="51BE1CAC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62EB3F1" w14:textId="6EDC797E" w:rsidR="51BE1CAC" w:rsidRDefault="51BE1CAC" w:rsidP="51BE1CAC">
            <w:pPr>
              <w:spacing w:before="40" w:after="40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8B89485" w14:textId="61135A0B" w:rsidR="51BE1CAC" w:rsidRDefault="51BE1CAC" w:rsidP="51BE1CAC">
            <w:pPr>
              <w:spacing w:after="120"/>
            </w:pPr>
            <w:r w:rsidRPr="51BE1CA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  <w:tr w:rsidR="51BE1CAC" w14:paraId="47CA7531" w14:textId="77777777" w:rsidTr="51BE1CAC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94B302E" w14:textId="5948FA42" w:rsidR="51BE1CAC" w:rsidRDefault="51BE1CAC" w:rsidP="51BE1CAC">
            <w:pPr>
              <w:spacing w:before="40" w:after="40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58AE66D" w14:textId="48746D46" w:rsidR="51BE1CAC" w:rsidRDefault="51BE1CAC" w:rsidP="51BE1CAC">
            <w:pPr>
              <w:spacing w:after="120"/>
            </w:pPr>
            <w:r w:rsidRPr="51BE1CA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</w:tbl>
    <w:p w14:paraId="08C21B96" w14:textId="50F50F66" w:rsidR="0085747A" w:rsidRPr="00C05F44" w:rsidRDefault="40640C87" w:rsidP="51BE1CAC">
      <w:pPr>
        <w:spacing w:after="0"/>
      </w:pPr>
      <w:r w:rsidRPr="51BE1CAC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0E7BCB7D" w14:textId="587654C9" w:rsidR="0085747A" w:rsidRPr="00C05F44" w:rsidRDefault="40640C87" w:rsidP="51BE1CAC">
      <w:pPr>
        <w:spacing w:after="0"/>
        <w:ind w:left="426"/>
      </w:pPr>
      <w:r w:rsidRPr="51BE1CAC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51BE1CAC">
        <w:rPr>
          <w:rFonts w:ascii="Corbel" w:eastAsia="Corbel" w:hAnsi="Corbel" w:cs="Corbel"/>
          <w:sz w:val="24"/>
          <w:szCs w:val="24"/>
        </w:rPr>
        <w:t xml:space="preserve"> </w:t>
      </w:r>
    </w:p>
    <w:p w14:paraId="0D4282CA" w14:textId="050200A2" w:rsidR="0085747A" w:rsidRPr="00C05F44" w:rsidRDefault="40640C87" w:rsidP="51BE1CAC">
      <w:pPr>
        <w:spacing w:after="0"/>
      </w:pPr>
      <w:r w:rsidRPr="51BE1CAC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72"/>
        <w:gridCol w:w="7029"/>
        <w:gridCol w:w="1628"/>
      </w:tblGrid>
      <w:tr w:rsidR="51BE1CAC" w14:paraId="2C380861" w14:textId="77777777" w:rsidTr="51BE1CAC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48BD1AF" w14:textId="3BA97678" w:rsidR="51BE1CAC" w:rsidRDefault="51BE1CAC" w:rsidP="51BE1CAC">
            <w:pPr>
              <w:spacing w:after="0"/>
              <w:jc w:val="center"/>
            </w:pPr>
            <w:r w:rsidRPr="51BE1CAC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51BE1CAC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0A89542" w14:textId="53DF5C33" w:rsidR="51BE1CAC" w:rsidRDefault="51BE1CAC" w:rsidP="51BE1CAC">
            <w:pPr>
              <w:spacing w:after="0"/>
              <w:jc w:val="center"/>
            </w:pPr>
            <w:r w:rsidRPr="51BE1CAC">
              <w:rPr>
                <w:rFonts w:ascii="Corbel" w:eastAsia="Corbel" w:hAnsi="Corbel" w:cs="Corbel"/>
                <w:smallCaps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4A3A68C" w14:textId="00FC7AD4" w:rsidR="51BE1CAC" w:rsidRDefault="51BE1CAC" w:rsidP="51BE1CAC">
            <w:pPr>
              <w:spacing w:after="0"/>
              <w:jc w:val="center"/>
            </w:pPr>
            <w:r w:rsidRPr="51BE1CAC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kierunkowych </w:t>
            </w:r>
            <w:hyperlink r:id="rId11" w:anchor="_ftn1">
              <w:r w:rsidRPr="51BE1CAC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51BE1CAC" w14:paraId="44BB41AD" w14:textId="77777777" w:rsidTr="51BE1CAC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CA6D563" w14:textId="65758EC8" w:rsidR="51BE1CAC" w:rsidRDefault="51BE1CAC" w:rsidP="51BE1CAC">
            <w:pPr>
              <w:spacing w:after="0"/>
            </w:pPr>
            <w:r w:rsidRPr="51BE1CAC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4E12DF6" w14:textId="3C15D5E0" w:rsidR="51BE1CAC" w:rsidRPr="00F31FB2" w:rsidRDefault="51BE1CAC" w:rsidP="51BE1CAC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F31FB2">
              <w:rPr>
                <w:rFonts w:ascii="Corbel" w:eastAsia="Corbel" w:hAnsi="Corbel" w:cs="Corbel"/>
                <w:sz w:val="24"/>
                <w:szCs w:val="24"/>
              </w:rPr>
              <w:t>W zakresie wiedzy student zna i rozumie:</w:t>
            </w:r>
          </w:p>
          <w:p w14:paraId="02E8F9A1" w14:textId="62F8143E" w:rsidR="51BE1CAC" w:rsidRPr="00F31FB2" w:rsidRDefault="51BE1CAC" w:rsidP="51BE1CAC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F31FB2">
              <w:rPr>
                <w:rFonts w:ascii="Corbel" w:eastAsia="Corbel" w:hAnsi="Corbel" w:cs="Corbel"/>
                <w:sz w:val="24"/>
                <w:szCs w:val="24"/>
              </w:rPr>
              <w:t>C.W.1. zróżnicowanie modeli ujmowania procesu wspierania rozwoju dziecka lub ucznia, w tym behawioralnego, konstruktywistycznego, emancypacyjnego; zadania edukacji  przedszkolnej i wczesnoszkolnej w zakresie wspierania rozwoju dziecka lub ucznia;  proces adaptacji dziecka w przedszkolu i ucznia w szkole; strategie stymulowania  aktywności poznawczej dziecka lub ucznia, zasady wykorzystywania zabawy  do stymulowania rozwoju dziecka oraz rolę inicjacji: czytelniczej, teatralnej, muzycznej, plastycznej i technicznej;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60BADB9" w14:textId="6C52AEC8" w:rsidR="51BE1CAC" w:rsidRDefault="51BE1CAC" w:rsidP="51BE1CAC">
            <w:pPr>
              <w:spacing w:after="0"/>
              <w:jc w:val="center"/>
            </w:pPr>
            <w:r w:rsidRPr="51BE1CAC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362FEE2C" w14:textId="1AB4F9BD" w:rsidR="51BE1CAC" w:rsidRDefault="51BE1CAC" w:rsidP="51BE1CAC">
            <w:pPr>
              <w:spacing w:after="0"/>
              <w:jc w:val="center"/>
            </w:pPr>
            <w:r w:rsidRPr="51BE1CAC">
              <w:rPr>
                <w:rFonts w:ascii="Corbel" w:eastAsia="Corbel" w:hAnsi="Corbel" w:cs="Corbel"/>
                <w:smallCaps/>
                <w:sz w:val="24"/>
                <w:szCs w:val="24"/>
              </w:rPr>
              <w:t>PPiW.W11</w:t>
            </w:r>
          </w:p>
        </w:tc>
      </w:tr>
      <w:tr w:rsidR="51BE1CAC" w14:paraId="28AC3833" w14:textId="77777777" w:rsidTr="51BE1CAC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EA3CE85" w14:textId="366C00B9" w:rsidR="51BE1CAC" w:rsidRDefault="51BE1CAC" w:rsidP="51BE1CAC">
            <w:pPr>
              <w:spacing w:after="0"/>
            </w:pPr>
            <w:r w:rsidRPr="51BE1CAC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9AFC587" w14:textId="467A0FE5" w:rsidR="51BE1CAC" w:rsidRPr="00F31FB2" w:rsidRDefault="51BE1CAC" w:rsidP="51BE1CAC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F31FB2">
              <w:rPr>
                <w:rFonts w:ascii="Corbel" w:eastAsia="Corbel" w:hAnsi="Corbel" w:cs="Corbel"/>
                <w:sz w:val="24"/>
                <w:szCs w:val="24"/>
              </w:rPr>
              <w:t>W zakresie umiejętności student potrafi:</w:t>
            </w:r>
          </w:p>
          <w:p w14:paraId="2213B70F" w14:textId="0E37A4C0" w:rsidR="51BE1CAC" w:rsidRPr="00F31FB2" w:rsidRDefault="51BE1CAC" w:rsidP="51BE1CAC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F31FB2">
              <w:rPr>
                <w:rFonts w:ascii="Corbel" w:eastAsia="Corbel" w:hAnsi="Corbel" w:cs="Corbel"/>
                <w:sz w:val="24"/>
                <w:szCs w:val="24"/>
              </w:rPr>
              <w:t>C.U.5. organizować zabawy i zajęcia stymulujące aktywność poznawczą dzieci lub uczniów, wspólnotowe i kooperacyjne uczenie się, angażujące emocjonalnie, motywacyjnie i poznawczo wszystkie dzieci lub uczniów, wspierać ich adaptację do uczenia się we wspólnocie oraz identyfikować spontaniczne zachowania dzieci lub uczniów jako sytuacje wychowawczo-dydaktyczne i wykorzystywać je w procesie edukacji;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7DB8698" w14:textId="54E26135" w:rsidR="51BE1CAC" w:rsidRDefault="51BE1CAC" w:rsidP="51BE1CAC">
            <w:pPr>
              <w:tabs>
                <w:tab w:val="left" w:leader="dot" w:pos="3969"/>
              </w:tabs>
              <w:spacing w:after="0"/>
              <w:jc w:val="center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PPiW.U08</w:t>
            </w:r>
          </w:p>
        </w:tc>
      </w:tr>
      <w:tr w:rsidR="51BE1CAC" w14:paraId="68993DA9" w14:textId="77777777" w:rsidTr="51BE1CAC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45E8D7" w14:textId="6E38B77C" w:rsidR="51BE1CAC" w:rsidRDefault="51BE1CAC" w:rsidP="51BE1CAC">
            <w:pPr>
              <w:spacing w:after="0"/>
            </w:pPr>
            <w:r w:rsidRPr="51BE1CAC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E10A350" w14:textId="08CF8B7F" w:rsidR="51BE1CAC" w:rsidRPr="00F31FB2" w:rsidRDefault="51BE1CAC" w:rsidP="51BE1CAC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F31FB2">
              <w:rPr>
                <w:rFonts w:ascii="Corbel" w:eastAsia="Corbel" w:hAnsi="Corbel" w:cs="Corbel"/>
                <w:sz w:val="24"/>
                <w:szCs w:val="24"/>
              </w:rPr>
              <w:t>W zakresie kompetencji społecznych student jest gotów do:</w:t>
            </w:r>
          </w:p>
          <w:p w14:paraId="1EDCD4D9" w14:textId="3B70446B" w:rsidR="51BE1CAC" w:rsidRPr="00F31FB2" w:rsidRDefault="51BE1CAC" w:rsidP="51BE1CAC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F31FB2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EB22B9C" w14:textId="01301719" w:rsidR="51BE1CAC" w:rsidRDefault="51BE1CAC" w:rsidP="51BE1CAC">
            <w:pPr>
              <w:tabs>
                <w:tab w:val="left" w:leader="dot" w:pos="3969"/>
              </w:tabs>
              <w:spacing w:after="0"/>
              <w:jc w:val="center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43C418DE" w14:textId="3733105D" w:rsidR="51BE1CAC" w:rsidRDefault="51BE1CAC" w:rsidP="51BE1CAC">
            <w:pPr>
              <w:tabs>
                <w:tab w:val="left" w:leader="dot" w:pos="3969"/>
              </w:tabs>
              <w:spacing w:after="0"/>
              <w:jc w:val="center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PPiW.K02</w:t>
            </w:r>
          </w:p>
        </w:tc>
      </w:tr>
    </w:tbl>
    <w:p w14:paraId="45841773" w14:textId="606DBB16" w:rsidR="0085747A" w:rsidRPr="00C05F44" w:rsidRDefault="40640C87" w:rsidP="51BE1CAC">
      <w:pPr>
        <w:spacing w:after="0"/>
      </w:pPr>
      <w:r w:rsidRPr="51BE1CAC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49283605" w14:textId="7CDCAC83" w:rsidR="0085747A" w:rsidRPr="00C05F44" w:rsidRDefault="40640C87" w:rsidP="51BE1CAC">
      <w:pPr>
        <w:spacing w:after="0"/>
        <w:ind w:left="426"/>
        <w:jc w:val="both"/>
      </w:pPr>
      <w:r w:rsidRPr="51BE1CAC">
        <w:rPr>
          <w:rFonts w:ascii="Corbel" w:eastAsia="Corbel" w:hAnsi="Corbel" w:cs="Corbel"/>
          <w:b/>
          <w:bCs/>
          <w:sz w:val="24"/>
          <w:szCs w:val="24"/>
        </w:rPr>
        <w:lastRenderedPageBreak/>
        <w:t xml:space="preserve">3.3 Treści programowe </w:t>
      </w:r>
      <w:r w:rsidRPr="51BE1CAC">
        <w:rPr>
          <w:rFonts w:ascii="Corbel" w:eastAsia="Corbel" w:hAnsi="Corbel" w:cs="Corbel"/>
          <w:sz w:val="24"/>
          <w:szCs w:val="24"/>
        </w:rPr>
        <w:t xml:space="preserve">  </w:t>
      </w:r>
    </w:p>
    <w:p w14:paraId="2B324568" w14:textId="5B85661C" w:rsidR="0085747A" w:rsidRPr="00C05F44" w:rsidRDefault="40640C87" w:rsidP="51BE1CAC">
      <w:pPr>
        <w:spacing w:after="120"/>
        <w:ind w:left="1080"/>
        <w:jc w:val="both"/>
      </w:pPr>
      <w:r w:rsidRPr="51BE1CAC">
        <w:rPr>
          <w:rFonts w:ascii="Corbel" w:eastAsia="Corbel" w:hAnsi="Corbel" w:cs="Corbel"/>
          <w:sz w:val="24"/>
          <w:szCs w:val="24"/>
        </w:rPr>
        <w:t xml:space="preserve">A. Problematyka wykładu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51BE1CAC" w14:paraId="6DD37855" w14:textId="77777777" w:rsidTr="51BE1CAC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F60917F" w14:textId="7C6B0E3F" w:rsidR="51BE1CAC" w:rsidRDefault="40640C87" w:rsidP="51BE1CAC">
            <w:pPr>
              <w:spacing w:after="0"/>
              <w:ind w:left="-250" w:firstLine="250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51BE1CAC" w:rsidRPr="51BE1CAC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51BE1CAC" w14:paraId="493C61A1" w14:textId="77777777" w:rsidTr="51BE1CAC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0419F93" w14:textId="6A499877" w:rsidR="51BE1CAC" w:rsidRDefault="51BE1CAC" w:rsidP="51BE1CAC">
            <w:pPr>
              <w:spacing w:after="0"/>
              <w:jc w:val="both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-------------------------------</w:t>
            </w:r>
          </w:p>
        </w:tc>
      </w:tr>
    </w:tbl>
    <w:p w14:paraId="36B85FA3" w14:textId="3B9A6159" w:rsidR="0085747A" w:rsidRPr="00C05F44" w:rsidRDefault="40640C87" w:rsidP="51BE1CAC">
      <w:pPr>
        <w:spacing w:after="0"/>
      </w:pPr>
      <w:r w:rsidRPr="51BE1CAC">
        <w:rPr>
          <w:rFonts w:ascii="Corbel" w:eastAsia="Corbel" w:hAnsi="Corbel" w:cs="Corbel"/>
          <w:sz w:val="24"/>
          <w:szCs w:val="24"/>
        </w:rPr>
        <w:t xml:space="preserve"> </w:t>
      </w:r>
    </w:p>
    <w:p w14:paraId="3F6E7F73" w14:textId="39DE783E" w:rsidR="0085747A" w:rsidRPr="00C05F44" w:rsidRDefault="40640C87" w:rsidP="51BE1CAC">
      <w:pPr>
        <w:ind w:left="1080"/>
        <w:jc w:val="both"/>
      </w:pPr>
      <w:r w:rsidRPr="51BE1CAC">
        <w:rPr>
          <w:rFonts w:ascii="Corbel" w:eastAsia="Corbel" w:hAnsi="Corbel" w:cs="Corbel"/>
          <w:sz w:val="24"/>
          <w:szCs w:val="24"/>
        </w:rPr>
        <w:t xml:space="preserve">B. Problematyka ćwiczeń audytoryjnych, konwersatoryjnych, laboratoryjnych, zajęć praktycznych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51BE1CAC" w14:paraId="64307E29" w14:textId="77777777" w:rsidTr="51BE1CAC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ABB878B" w14:textId="320E86F1" w:rsidR="51BE1CAC" w:rsidRDefault="40640C87" w:rsidP="51BE1CAC">
            <w:pPr>
              <w:spacing w:after="0"/>
              <w:ind w:left="708" w:hanging="708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51BE1CAC" w:rsidRPr="51BE1CAC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51BE1CAC" w14:paraId="48EA63AF" w14:textId="77777777" w:rsidTr="51BE1CAC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8A8A00" w14:textId="687349A2" w:rsidR="51BE1CAC" w:rsidRDefault="51BE1CAC" w:rsidP="51BE1CAC">
            <w:pPr>
              <w:spacing w:after="0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1. Zabawa jako podstawowa forma aktywności dziecka w wieku przedszkolnym i wczesnoszkolnym – znaczenie dla rozwoju fizycznego, poznawczego, emocjonalnego i społecznego.</w:t>
            </w:r>
          </w:p>
        </w:tc>
      </w:tr>
      <w:tr w:rsidR="51BE1CAC" w14:paraId="7C27B7AD" w14:textId="77777777" w:rsidTr="51BE1CAC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A1420B4" w14:textId="1F781465" w:rsidR="51BE1CAC" w:rsidRDefault="51BE1CAC" w:rsidP="51BE1CAC">
            <w:pPr>
              <w:spacing w:after="0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2.Teoretyczne podstawy zabawy oraz modele wspierania rozwoju dziecka w kontekście wykorzystania zabawy w edukacji.</w:t>
            </w:r>
          </w:p>
        </w:tc>
      </w:tr>
      <w:tr w:rsidR="51BE1CAC" w14:paraId="0A51E852" w14:textId="77777777" w:rsidTr="51BE1CAC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CC41D0A" w14:textId="54BA1297" w:rsidR="51BE1CAC" w:rsidRDefault="51BE1CAC" w:rsidP="51BE1CAC">
            <w:pPr>
              <w:spacing w:after="0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3. Klasyfikacja zabaw oraz ich funkcje w procesie wychowania i kształcenia.</w:t>
            </w:r>
          </w:p>
        </w:tc>
      </w:tr>
      <w:tr w:rsidR="51BE1CAC" w14:paraId="26AEC80F" w14:textId="77777777" w:rsidTr="51BE1CAC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A1EC618" w14:textId="3E83D6D2" w:rsidR="51BE1CAC" w:rsidRDefault="51BE1CAC" w:rsidP="51BE1CAC">
            <w:pPr>
              <w:spacing w:after="0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4.</w:t>
            </w:r>
            <w:r w:rsidRPr="51BE1CAC">
              <w:rPr>
                <w:rFonts w:ascii="Aptos" w:eastAsia="Aptos" w:hAnsi="Aptos" w:cs="Aptos"/>
                <w:sz w:val="24"/>
                <w:szCs w:val="24"/>
              </w:rPr>
              <w:t>Zabawa jako metoda pracy z grupą – zabawy integracyjne, adaptacyjne, kooperacyjne oraz zabawy bez elementu rywalizacji.</w:t>
            </w:r>
          </w:p>
        </w:tc>
      </w:tr>
      <w:tr w:rsidR="51BE1CAC" w14:paraId="17E3A807" w14:textId="77777777" w:rsidTr="51BE1CAC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4F874EA" w14:textId="7F20E282" w:rsidR="51BE1CAC" w:rsidRDefault="51BE1CAC" w:rsidP="51BE1CAC">
            <w:pPr>
              <w:spacing w:after="0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5. Zabawy aktywizujące i twórcze w edukacji przedszkolnej i wczesnoszkolnej, w tym elementy ekspresji muzycznej, ruchowej i teatralnej.</w:t>
            </w:r>
          </w:p>
        </w:tc>
      </w:tr>
      <w:tr w:rsidR="51BE1CAC" w14:paraId="7E4170A5" w14:textId="77777777" w:rsidTr="51BE1CAC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AD045CD" w14:textId="78E8AF8B" w:rsidR="51BE1CAC" w:rsidRDefault="51BE1CAC" w:rsidP="51BE1CAC">
            <w:pPr>
              <w:spacing w:after="0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6. Projektowanie   scenariuszy zabaw jako elementu procesu dydaktyczno-wychowawczego oraz ich analiza w ujęciu rozwojowym.</w:t>
            </w:r>
          </w:p>
        </w:tc>
      </w:tr>
      <w:tr w:rsidR="51BE1CAC" w14:paraId="0B3577BA" w14:textId="77777777" w:rsidTr="51BE1CAC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9D302E2" w14:textId="16358C8E" w:rsidR="51BE1CAC" w:rsidRDefault="51BE1CAC" w:rsidP="51BE1CAC">
            <w:pPr>
              <w:spacing w:after="0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7. Projektowanie   scenariuszy zabaw jako elementu procesu dydaktyczno-wychowawczego oraz ich analiza w ujęciu rozwojowym.</w:t>
            </w:r>
          </w:p>
        </w:tc>
      </w:tr>
    </w:tbl>
    <w:p w14:paraId="260D8258" w14:textId="230D4E75" w:rsidR="0085747A" w:rsidRPr="00C05F44" w:rsidRDefault="40640C87" w:rsidP="51BE1CAC">
      <w:pPr>
        <w:spacing w:after="0"/>
      </w:pPr>
      <w:r w:rsidRPr="51BE1CAC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5FB0DA5" w14:textId="1F8F5022" w:rsidR="0085747A" w:rsidRPr="00C05F44" w:rsidRDefault="40640C87" w:rsidP="51BE1CAC">
      <w:pPr>
        <w:spacing w:after="0"/>
        <w:ind w:left="426"/>
      </w:pPr>
      <w:r w:rsidRPr="51BE1CAC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51BE1CAC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62B2B01D" w14:textId="70CA29F1" w:rsidR="0085747A" w:rsidRPr="00C05F44" w:rsidRDefault="40640C87" w:rsidP="51BE1CAC">
      <w:pPr>
        <w:spacing w:after="0"/>
      </w:pPr>
      <w:r w:rsidRPr="51BE1CAC">
        <w:rPr>
          <w:rFonts w:ascii="Corbel" w:eastAsia="Corbel" w:hAnsi="Corbel" w:cs="Corbel"/>
          <w:sz w:val="24"/>
          <w:szCs w:val="24"/>
        </w:rPr>
        <w:t xml:space="preserve"> </w:t>
      </w:r>
    </w:p>
    <w:p w14:paraId="6D2ABCE2" w14:textId="52A8B13F" w:rsidR="0085747A" w:rsidRPr="00C05F44" w:rsidRDefault="40640C87" w:rsidP="51BE1CAC">
      <w:pPr>
        <w:spacing w:after="0"/>
      </w:pPr>
      <w:r w:rsidRPr="51BE1CAC">
        <w:rPr>
          <w:rFonts w:ascii="Corbel" w:eastAsia="Corbel" w:hAnsi="Corbel" w:cs="Corbel"/>
          <w:sz w:val="24"/>
          <w:szCs w:val="24"/>
        </w:rPr>
        <w:t>Ćwiczenia: metoda projektów (projekt praktyczny), praca w grupach, gry dydaktyczne.</w:t>
      </w:r>
    </w:p>
    <w:p w14:paraId="4A50D90F" w14:textId="4DE0AA3C" w:rsidR="0085747A" w:rsidRPr="00C05F44" w:rsidRDefault="40640C87" w:rsidP="51BE1CAC">
      <w:pPr>
        <w:tabs>
          <w:tab w:val="left" w:pos="284"/>
        </w:tabs>
        <w:spacing w:after="0"/>
      </w:pPr>
      <w:r w:rsidRPr="51BE1CAC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3928E680" w14:textId="5E6C81FC" w:rsidR="0085747A" w:rsidRPr="00C05F44" w:rsidRDefault="40640C87" w:rsidP="51BE1CAC">
      <w:pPr>
        <w:tabs>
          <w:tab w:val="left" w:pos="284"/>
        </w:tabs>
        <w:spacing w:after="0"/>
      </w:pPr>
      <w:r w:rsidRPr="51BE1CAC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5815190C" w14:textId="185D7806" w:rsidR="0085747A" w:rsidRPr="00C05F44" w:rsidRDefault="40640C87" w:rsidP="51BE1CAC">
      <w:pPr>
        <w:tabs>
          <w:tab w:val="left" w:pos="284"/>
        </w:tabs>
        <w:spacing w:after="0"/>
      </w:pPr>
      <w:r w:rsidRPr="51BE1CAC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40E08614" w14:textId="09E9D1FD" w:rsidR="0085747A" w:rsidRPr="00C05F44" w:rsidRDefault="40640C87" w:rsidP="51BE1CAC">
      <w:pPr>
        <w:spacing w:after="0"/>
        <w:ind w:left="426"/>
      </w:pPr>
      <w:r w:rsidRPr="51BE1CAC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2B0B9CF0" w14:textId="760B4999" w:rsidR="0085747A" w:rsidRPr="00C05F44" w:rsidRDefault="40640C87" w:rsidP="51BE1CAC">
      <w:pPr>
        <w:spacing w:after="0"/>
      </w:pPr>
      <w:r w:rsidRPr="51BE1CAC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2001"/>
        <w:gridCol w:w="4867"/>
        <w:gridCol w:w="2291"/>
      </w:tblGrid>
      <w:tr w:rsidR="51BE1CAC" w14:paraId="0D1B449D" w14:textId="77777777" w:rsidTr="51BE1CAC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A503F6B" w14:textId="2A18AEEE" w:rsidR="51BE1CAC" w:rsidRDefault="51BE1CAC" w:rsidP="51BE1CAC">
            <w:pPr>
              <w:spacing w:after="0"/>
              <w:jc w:val="center"/>
            </w:pPr>
            <w:r w:rsidRPr="51BE1CAC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11CC138" w14:textId="4B0B1647" w:rsidR="51BE1CAC" w:rsidRDefault="51BE1CAC" w:rsidP="51BE1CAC">
            <w:pPr>
              <w:spacing w:after="0"/>
              <w:jc w:val="center"/>
            </w:pPr>
            <w:r w:rsidRPr="51BE1CAC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sie</w:t>
            </w:r>
          </w:p>
          <w:p w14:paraId="4FC8ABCA" w14:textId="0A714753" w:rsidR="51BE1CAC" w:rsidRDefault="51BE1CAC" w:rsidP="51BE1CAC">
            <w:pPr>
              <w:spacing w:after="0"/>
              <w:jc w:val="center"/>
            </w:pPr>
            <w:r w:rsidRPr="51BE1CAC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927192C" w14:textId="39CBF52B" w:rsidR="51BE1CAC" w:rsidRDefault="51BE1CAC" w:rsidP="51BE1CAC">
            <w:pPr>
              <w:spacing w:after="0"/>
              <w:jc w:val="center"/>
            </w:pPr>
            <w:r w:rsidRPr="51BE1CAC">
              <w:rPr>
                <w:rFonts w:ascii="Corbel" w:eastAsia="Corbel" w:hAnsi="Corbel" w:cs="Corbel"/>
                <w:smallCaps/>
                <w:sz w:val="24"/>
                <w:szCs w:val="24"/>
              </w:rPr>
              <w:t>Forma zajęć dydaktycznych</w:t>
            </w:r>
          </w:p>
          <w:p w14:paraId="786DBB22" w14:textId="1E7A173E" w:rsidR="51BE1CAC" w:rsidRDefault="51BE1CAC" w:rsidP="51BE1CAC">
            <w:pPr>
              <w:spacing w:after="0"/>
              <w:jc w:val="center"/>
            </w:pPr>
            <w:r w:rsidRPr="51BE1CAC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51BE1CAC" w14:paraId="255FA4DC" w14:textId="77777777" w:rsidTr="51BE1CAC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BE2FEA8" w14:textId="29F7228B" w:rsidR="51BE1CAC" w:rsidRDefault="51BE1CAC" w:rsidP="51BE1CAC">
            <w:pPr>
              <w:spacing w:after="0"/>
            </w:pPr>
            <w:r w:rsidRPr="51BE1CAC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D3E182B" w14:textId="2FD59BA1" w:rsidR="51BE1CAC" w:rsidRDefault="51BE1CAC" w:rsidP="51BE1CAC">
            <w:pPr>
              <w:spacing w:after="0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8E9E5A5" w14:textId="3255BA35" w:rsidR="51BE1CAC" w:rsidRDefault="51BE1CAC" w:rsidP="51BE1CAC">
            <w:pPr>
              <w:spacing w:after="0"/>
              <w:jc w:val="center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zaj. warszt.</w:t>
            </w:r>
          </w:p>
        </w:tc>
      </w:tr>
      <w:tr w:rsidR="51BE1CAC" w14:paraId="33A30257" w14:textId="77777777" w:rsidTr="51BE1CAC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D01B1DE" w14:textId="347889A8" w:rsidR="51BE1CAC" w:rsidRDefault="51BE1CAC" w:rsidP="51BE1CAC">
            <w:pPr>
              <w:spacing w:after="0"/>
            </w:pPr>
            <w:r w:rsidRPr="51BE1CAC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061A9C" w14:textId="5025D6E3" w:rsidR="51BE1CAC" w:rsidRDefault="51BE1CAC" w:rsidP="51BE1CAC">
            <w:pPr>
              <w:spacing w:after="0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Opracowanie autorskiego scenariusza zabawy/zajęć; publiczna prezentacja (symulacja fragmentu zajęć); ocena projektu.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1C143BF" w14:textId="6FE44077" w:rsidR="51BE1CAC" w:rsidRDefault="51BE1CAC" w:rsidP="51BE1CAC">
            <w:pPr>
              <w:spacing w:after="0"/>
              <w:jc w:val="center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zaj. warszt.</w:t>
            </w:r>
          </w:p>
        </w:tc>
      </w:tr>
      <w:tr w:rsidR="51BE1CAC" w14:paraId="3FA35FDC" w14:textId="77777777" w:rsidTr="51BE1CAC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56EBB1F" w14:textId="477E2056" w:rsidR="51BE1CAC" w:rsidRDefault="51BE1CAC" w:rsidP="51BE1CAC">
            <w:pPr>
              <w:spacing w:after="0"/>
            </w:pPr>
            <w:r w:rsidRPr="51BE1CAC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A04C84E" w14:textId="659D6E73" w:rsidR="51BE1CAC" w:rsidRDefault="51BE1CAC" w:rsidP="51BE1CAC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Ocena postawy studenta podczas pracy zespołowej, sposobu realizacji wartości wychowaw</w:t>
            </w:r>
            <w:r w:rsidRPr="51BE1CAC">
              <w:rPr>
                <w:rFonts w:ascii="Corbel" w:eastAsia="Corbel" w:hAnsi="Corbel" w:cs="Corbel"/>
                <w:sz w:val="24"/>
                <w:szCs w:val="24"/>
              </w:rPr>
              <w:lastRenderedPageBreak/>
              <w:t>czych w projekcie oraz poziomu jego refleksyjności -obserwacja w trakcie zajęć</w:t>
            </w:r>
          </w:p>
          <w:p w14:paraId="48C86551" w14:textId="4AFEBF2B" w:rsidR="51BE1CAC" w:rsidRDefault="51BE1CAC" w:rsidP="51BE1CAC">
            <w:pPr>
              <w:spacing w:after="0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0F72C58" w14:textId="22A3227C" w:rsidR="51BE1CAC" w:rsidRDefault="51BE1CAC" w:rsidP="51BE1CAC">
            <w:pPr>
              <w:spacing w:after="0"/>
              <w:jc w:val="center"/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lastRenderedPageBreak/>
              <w:t>zaj. warszt.</w:t>
            </w:r>
          </w:p>
        </w:tc>
      </w:tr>
    </w:tbl>
    <w:p w14:paraId="5239D926" w14:textId="0BC498FE" w:rsidR="0085747A" w:rsidRPr="00C05F44" w:rsidRDefault="40640C87" w:rsidP="51BE1CAC">
      <w:pPr>
        <w:spacing w:after="0"/>
      </w:pPr>
      <w:r w:rsidRPr="51BE1CAC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4AB7607E" w14:textId="2829BA95" w:rsidR="0085747A" w:rsidRPr="00C05F44" w:rsidRDefault="40640C87" w:rsidP="51BE1CAC">
      <w:pPr>
        <w:spacing w:after="0"/>
        <w:ind w:left="426"/>
      </w:pPr>
      <w:r w:rsidRPr="51BE1CAC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2C2ADD74" w14:textId="4F40447B" w:rsidR="0085747A" w:rsidRPr="00C05F44" w:rsidRDefault="40640C87" w:rsidP="51BE1CAC">
      <w:pPr>
        <w:spacing w:after="0"/>
        <w:ind w:left="426"/>
      </w:pPr>
      <w:r w:rsidRPr="51BE1CAC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51BE1CAC" w:rsidRPr="00F31FB2" w14:paraId="0103CD51" w14:textId="77777777" w:rsidTr="51BE1CAC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1D9900A" w14:textId="725B8F5C" w:rsidR="51BE1CAC" w:rsidRPr="00F31FB2" w:rsidRDefault="51BE1CAC" w:rsidP="51BE1CAC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F31FB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51BE1CAC">
              <w:rPr>
                <w:rFonts w:ascii="Corbel" w:eastAsia="Corbel" w:hAnsi="Corbel" w:cs="Corbel"/>
                <w:sz w:val="24"/>
                <w:szCs w:val="24"/>
              </w:rPr>
              <w:t>Aktywny udział w zajęciach warsztatowych.</w:t>
            </w:r>
          </w:p>
          <w:p w14:paraId="660B16A0" w14:textId="70A5F93D" w:rsidR="51BE1CAC" w:rsidRDefault="51BE1CAC" w:rsidP="51BE1CAC">
            <w:pPr>
              <w:pStyle w:val="Akapitzlist"/>
              <w:numPr>
                <w:ilvl w:val="0"/>
                <w:numId w:val="1"/>
              </w:numPr>
              <w:spacing w:after="0"/>
              <w:ind w:left="709" w:hanging="283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 xml:space="preserve"> Opracowanie scenariusza zabawy edukacyjnej (zgodnego z zasadami metodycznymi).</w:t>
            </w:r>
          </w:p>
          <w:p w14:paraId="726F99AC" w14:textId="0896BA89" w:rsidR="51BE1CAC" w:rsidRDefault="51BE1CAC" w:rsidP="51BE1CAC">
            <w:pPr>
              <w:pStyle w:val="Akapitzlist"/>
              <w:numPr>
                <w:ilvl w:val="0"/>
                <w:numId w:val="1"/>
              </w:numPr>
              <w:spacing w:after="0"/>
              <w:ind w:left="709" w:hanging="283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 xml:space="preserve"> Publiczna prezentacja scenariusza (symulacja fragmentu zajęć).</w:t>
            </w:r>
          </w:p>
          <w:p w14:paraId="4726E1AD" w14:textId="7057B180" w:rsidR="51BE1CAC" w:rsidRPr="00F31FB2" w:rsidRDefault="51BE1CAC" w:rsidP="51BE1CAC">
            <w:pPr>
              <w:pStyle w:val="Akapitzlist"/>
              <w:numPr>
                <w:ilvl w:val="0"/>
                <w:numId w:val="1"/>
              </w:numPr>
              <w:spacing w:after="0"/>
              <w:ind w:left="709" w:hanging="283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F31FB2">
              <w:rPr>
                <w:rFonts w:ascii="Corbel" w:eastAsia="Corbel" w:hAnsi="Corbel" w:cs="Corbel"/>
                <w:sz w:val="24"/>
                <w:szCs w:val="24"/>
              </w:rPr>
              <w:t>Pozytywna ocena merytoryczna projektu.</w:t>
            </w:r>
          </w:p>
          <w:p w14:paraId="51707B39" w14:textId="496629DD" w:rsidR="51BE1CAC" w:rsidRPr="00F31FB2" w:rsidRDefault="51BE1CAC" w:rsidP="51BE1CAC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F31FB2">
              <w:rPr>
                <w:rFonts w:ascii="Corbel" w:eastAsia="Corbel" w:hAnsi="Corbel" w:cs="Corbel"/>
                <w:sz w:val="24"/>
                <w:szCs w:val="24"/>
              </w:rPr>
              <w:t>Kryteria zaliczenia projektu:</w:t>
            </w:r>
          </w:p>
          <w:p w14:paraId="6B88A9B9" w14:textId="4DD08A27" w:rsidR="51BE1CAC" w:rsidRPr="00F31FB2" w:rsidRDefault="51BE1CAC" w:rsidP="00F31FB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35D27791" w14:textId="5010714D" w:rsidR="51BE1CAC" w:rsidRPr="00F31FB2" w:rsidRDefault="51BE1CAC" w:rsidP="00F31FB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715987ED" w14:textId="5B3FFB5B" w:rsidR="51BE1CAC" w:rsidRPr="00F31FB2" w:rsidRDefault="51BE1CAC" w:rsidP="00F31FB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00C834F3" w14:textId="4EED9621" w:rsidR="51BE1CAC" w:rsidRPr="00F31FB2" w:rsidRDefault="51BE1CAC" w:rsidP="00F31FB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7A282F4A" w14:textId="4AAF588E" w:rsidR="51BE1CAC" w:rsidRPr="00F31FB2" w:rsidRDefault="51BE1CAC" w:rsidP="00F31FB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430E3F4A" w14:textId="19C40737" w:rsidR="51BE1CAC" w:rsidRPr="00F31FB2" w:rsidRDefault="51BE1CAC" w:rsidP="00F31FB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51BE1CAC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17F356D2" w14:textId="7163F375" w:rsidR="0085747A" w:rsidRPr="00C05F44" w:rsidRDefault="40640C87" w:rsidP="51BE1CAC">
      <w:pPr>
        <w:spacing w:after="0"/>
      </w:pPr>
      <w:hyperlink r:id="rId12" w:anchor="_ftnref1">
        <w:r w:rsidRPr="51BE1CAC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51BE1CAC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6FBE7AE" w14:textId="791142ED" w:rsidR="0085747A" w:rsidRPr="00C05F44" w:rsidRDefault="0085747A" w:rsidP="51BE1CAC">
      <w:pPr>
        <w:pStyle w:val="Punktygwne"/>
        <w:spacing w:before="0" w:after="0"/>
        <w:rPr>
          <w:rFonts w:ascii="Corbel" w:hAnsi="Corbel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51BE1CAC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51BE1CAC">
        <w:tc>
          <w:tcPr>
            <w:tcW w:w="4962" w:type="dxa"/>
          </w:tcPr>
          <w:p w14:paraId="7818EC5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168D71C1" w:rsidR="0085747A" w:rsidRPr="009C54AE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BE248E6" w14:textId="77777777" w:rsidTr="51BE1CAC">
        <w:tc>
          <w:tcPr>
            <w:tcW w:w="4962" w:type="dxa"/>
          </w:tcPr>
          <w:p w14:paraId="12376A6F" w14:textId="4CFFBAB2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1BE1CA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51BE1CA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2FAD5A0" w14:textId="1264B290" w:rsidR="00C61DC5" w:rsidRPr="009C54AE" w:rsidRDefault="00F31FB2" w:rsidP="00F31F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01D05B6" w14:textId="77777777" w:rsidTr="51BE1CAC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273A7AAC" w:rsidR="00DC49AA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31FB2">
              <w:rPr>
                <w:rFonts w:ascii="Corbel" w:hAnsi="Corbel"/>
                <w:sz w:val="24"/>
                <w:szCs w:val="24"/>
              </w:rPr>
              <w:t>7</w:t>
            </w:r>
          </w:p>
          <w:p w14:paraId="45A99C75" w14:textId="3C897F47" w:rsidR="00DC49AA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21FFC41" w14:textId="664D3C63" w:rsidR="00DC49AA" w:rsidRPr="009C54AE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75B52C5D" w14:textId="77777777" w:rsidTr="51BE1CAC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35C773F3" w:rsidR="0085747A" w:rsidRPr="009C54AE" w:rsidRDefault="004E0F39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85747A" w:rsidRPr="009C54AE" w14:paraId="679580FE" w14:textId="77777777" w:rsidTr="51BE1CAC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57FB352C" w:rsidR="0085747A" w:rsidRPr="009C54AE" w:rsidRDefault="00E574C3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071620A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531B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F57E9CF" w14:textId="67ADB252" w:rsidR="004E0F39" w:rsidRPr="004E0F39" w:rsidRDefault="004E0F39" w:rsidP="00531BAE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Andrychowska-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Biegacz J.,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Gry i zabawy rozwijające dla dzieci młodszych. 50 przykładów zajęć do praktycznego wykorzystania, </w:t>
            </w:r>
            <w:r w:rsidRPr="004E0F39">
              <w:rPr>
                <w:rFonts w:ascii="Corbel" w:hAnsi="Corbel"/>
                <w:sz w:val="24"/>
                <w:szCs w:val="24"/>
              </w:rPr>
              <w:t>Rzeszów 2000.</w:t>
            </w:r>
          </w:p>
          <w:p w14:paraId="2AB17115" w14:textId="77777777" w:rsidR="004E0F39" w:rsidRPr="004E0F39" w:rsidRDefault="004E0F39" w:rsidP="00531BAE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Baran, Z.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Wieloaspektowość fenomenu zabawy dziecięcej,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[w:] K. Duraj-Nowakowa, B. Muchacka (red.),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Funkcje zabaw w edukacji przedszkolnej i wczesnoszkolnej,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Wydawnictwo Naukowe WSP, Kraków, 1998.</w:t>
            </w:r>
          </w:p>
          <w:p w14:paraId="744C0605" w14:textId="57E0F35E" w:rsidR="004E0F39" w:rsidRPr="004E0F39" w:rsidRDefault="004E0F39" w:rsidP="00531BAE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Czaja-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Chudyba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, I.,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Pedagogika zabawy w osobowym i profesjonalnym przygotowaniu do zawodu nauczyciela,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Wydawnictwo Naukowe AP, Kraków, 2006.</w:t>
            </w:r>
          </w:p>
          <w:p w14:paraId="238FF464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Dąbrowska M., 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Grafczyńska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Zabawy rytmiczne i umuzykalniające dla dzieci, </w:t>
            </w:r>
            <w:r w:rsidRPr="004E0F39">
              <w:rPr>
                <w:rFonts w:ascii="Corbel" w:hAnsi="Corbel"/>
                <w:sz w:val="24"/>
                <w:szCs w:val="24"/>
              </w:rPr>
              <w:t>Warszawa 1974.</w:t>
            </w:r>
          </w:p>
          <w:p w14:paraId="649F5C7E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Grzęska A.,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Zajęcia ruchowe w przedszkolu, </w:t>
            </w:r>
            <w:r w:rsidRPr="004E0F39">
              <w:rPr>
                <w:rFonts w:ascii="Corbel" w:hAnsi="Corbel"/>
                <w:sz w:val="24"/>
                <w:szCs w:val="24"/>
              </w:rPr>
              <w:t>Warszawa 1964.</w:t>
            </w:r>
          </w:p>
          <w:p w14:paraId="50AC4881" w14:textId="29A5F1A5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Kędzior-</w:t>
            </w:r>
            <w:proofErr w:type="spellStart"/>
            <w:r w:rsidRPr="004E0F39">
              <w:rPr>
                <w:rFonts w:ascii="Corbel" w:hAnsi="Corbel"/>
                <w:bCs/>
                <w:sz w:val="24"/>
                <w:szCs w:val="24"/>
              </w:rPr>
              <w:t>Niczyporuk</w:t>
            </w:r>
            <w:proofErr w:type="spellEnd"/>
            <w:r w:rsidRPr="004E0F39">
              <w:rPr>
                <w:rFonts w:ascii="Corbel" w:hAnsi="Corbel"/>
                <w:bCs/>
                <w:sz w:val="24"/>
                <w:szCs w:val="24"/>
              </w:rPr>
              <w:t xml:space="preserve"> E., </w:t>
            </w:r>
            <w:r w:rsidRPr="004E0F39">
              <w:rPr>
                <w:rFonts w:ascii="Corbel" w:hAnsi="Corbel"/>
                <w:bCs/>
                <w:i/>
                <w:sz w:val="24"/>
                <w:szCs w:val="24"/>
              </w:rPr>
              <w:t>Wprowadzenie do pedagogiki zabawy</w:t>
            </w:r>
            <w:r w:rsidR="0085052D">
              <w:rPr>
                <w:rFonts w:ascii="Corbel" w:hAnsi="Corbel"/>
                <w:bCs/>
                <w:sz w:val="24"/>
                <w:szCs w:val="24"/>
              </w:rPr>
              <w:t>, wyd.</w:t>
            </w:r>
            <w:r w:rsidRPr="004E0F39">
              <w:rPr>
                <w:rFonts w:ascii="Corbel" w:hAnsi="Corbel"/>
                <w:bCs/>
                <w:sz w:val="24"/>
                <w:szCs w:val="24"/>
              </w:rPr>
              <w:t xml:space="preserve"> KLANZA.</w:t>
            </w:r>
          </w:p>
          <w:p w14:paraId="7C666AEE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Ławrowska R.,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Muzyka i ruch, </w:t>
            </w:r>
            <w:r w:rsidRPr="004E0F39">
              <w:rPr>
                <w:rFonts w:ascii="Corbel" w:hAnsi="Corbel"/>
                <w:sz w:val="24"/>
                <w:szCs w:val="24"/>
              </w:rPr>
              <w:t>WSiP, Warszawa 1988.</w:t>
            </w:r>
          </w:p>
          <w:p w14:paraId="00212626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4E0F39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  <w:p w14:paraId="12C132AF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Przychodzińska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Dziecko i muzyka, </w:t>
            </w:r>
            <w:r w:rsidRPr="004E0F39">
              <w:rPr>
                <w:rFonts w:ascii="Corbel" w:hAnsi="Corbel"/>
                <w:sz w:val="24"/>
                <w:szCs w:val="24"/>
              </w:rPr>
              <w:t>Warszawa 1981.</w:t>
            </w:r>
          </w:p>
          <w:p w14:paraId="18C223DE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Sacher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Wczesnoszkolna edukacja muzyczna, </w:t>
            </w:r>
            <w:r w:rsidRPr="004E0F39">
              <w:rPr>
                <w:rFonts w:ascii="Corbel" w:hAnsi="Corbel"/>
                <w:sz w:val="24"/>
                <w:szCs w:val="24"/>
              </w:rPr>
              <w:t>Kraków 1997.</w:t>
            </w:r>
          </w:p>
          <w:p w14:paraId="6AE6B7A5" w14:textId="7355ADAF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Nachtman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>Kalendarz muzyczny w przedszkolu,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Warszawa 1988.</w:t>
            </w:r>
          </w:p>
          <w:p w14:paraId="30202996" w14:textId="11230819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Nachtman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Muzyka dla dzieci, </w:t>
            </w:r>
            <w:r w:rsidR="0085052D">
              <w:rPr>
                <w:rFonts w:ascii="Corbel" w:hAnsi="Corbel"/>
                <w:sz w:val="24"/>
                <w:szCs w:val="24"/>
              </w:rPr>
              <w:t>WSiP, Warszawa 1992.</w:t>
            </w:r>
          </w:p>
          <w:p w14:paraId="5CE83A14" w14:textId="45DF78D0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Nachtman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Zabawy i ćwiczenia przy muzyce, </w:t>
            </w:r>
            <w:r w:rsidRPr="004E0F39">
              <w:rPr>
                <w:rFonts w:ascii="Corbel" w:hAnsi="Corbel"/>
                <w:sz w:val="24"/>
                <w:szCs w:val="24"/>
              </w:rPr>
              <w:t>Warszawa 1982.</w:t>
            </w:r>
          </w:p>
          <w:p w14:paraId="7612C321" w14:textId="54090242" w:rsidR="007328D8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Wimmer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Wprowadzenie do pedagogiki zabawy. Doświadczenia osobiste, </w:t>
            </w:r>
            <w:r w:rsidRPr="004E0F39">
              <w:rPr>
                <w:rFonts w:ascii="Corbel" w:hAnsi="Corbel"/>
                <w:sz w:val="24"/>
                <w:szCs w:val="24"/>
              </w:rPr>
              <w:t>„Grupa i Zabawa”, 1998, nr 2.</w:t>
            </w:r>
          </w:p>
        </w:tc>
      </w:tr>
      <w:tr w:rsidR="0085747A" w:rsidRPr="009C54AE" w14:paraId="495CB8C1" w14:textId="77777777" w:rsidTr="0071620A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531B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7CCB3D1E" w14:textId="77777777" w:rsidR="004E0F39" w:rsidRPr="004E0F39" w:rsidRDefault="004E0F39" w:rsidP="00531BAE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Bajkowska L.,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Teatr marzeń. Inscenizacje dla dzieci, </w:t>
            </w:r>
            <w:r w:rsidRPr="004E0F39">
              <w:rPr>
                <w:rFonts w:ascii="Corbel" w:hAnsi="Corbel"/>
                <w:sz w:val="24"/>
                <w:szCs w:val="24"/>
              </w:rPr>
              <w:t>Warszawa 1999.</w:t>
            </w:r>
          </w:p>
          <w:p w14:paraId="1BF4949F" w14:textId="72D0BAAB" w:rsidR="004E0F39" w:rsidRPr="004E0F39" w:rsidRDefault="004E0F39" w:rsidP="00531BAE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Drzał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E., Skibińska-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Czechowicz I.,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Inscenizacje w nauczaniu zintegrowanym, </w:t>
            </w:r>
            <w:r w:rsidRPr="004E0F39">
              <w:rPr>
                <w:rFonts w:ascii="Corbel" w:hAnsi="Corbel"/>
                <w:sz w:val="24"/>
                <w:szCs w:val="24"/>
              </w:rPr>
              <w:t>Gdańsk 2000.</w:t>
            </w:r>
          </w:p>
          <w:p w14:paraId="10F660D2" w14:textId="77777777" w:rsidR="004E0F39" w:rsidRPr="004E0F39" w:rsidRDefault="004E0F39" w:rsidP="00531BAE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Elkonin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, D. B.,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Psychologia zabawy</w:t>
            </w:r>
            <w:r w:rsidRPr="004E0F39">
              <w:rPr>
                <w:rFonts w:ascii="Corbel" w:hAnsi="Corbel"/>
                <w:sz w:val="24"/>
                <w:szCs w:val="24"/>
              </w:rPr>
              <w:t>, WSiP, Warszawa 1984.</w:t>
            </w:r>
          </w:p>
          <w:p w14:paraId="56ED0F96" w14:textId="77777777" w:rsidR="004E0F39" w:rsidRPr="004E0F39" w:rsidRDefault="004E0F39" w:rsidP="00531BAE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Majchrzak M.,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Przedszkolaki na scenie, czyli rozbawione przedszkole, </w:t>
            </w:r>
            <w:r w:rsidRPr="004E0F39">
              <w:rPr>
                <w:rFonts w:ascii="Corbel" w:hAnsi="Corbel"/>
                <w:sz w:val="24"/>
                <w:szCs w:val="24"/>
              </w:rPr>
              <w:t>Płock 1995.</w:t>
            </w:r>
          </w:p>
          <w:p w14:paraId="5F7BC947" w14:textId="3D0BFA69" w:rsidR="004E0F39" w:rsidRPr="004E0F39" w:rsidRDefault="004E0F39" w:rsidP="00531BAE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Skibińska-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Czechowicz I., 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Drzał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Piosenki w nauczaniu zintegrowanym,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Gdańsk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2000.</w:t>
            </w:r>
          </w:p>
          <w:p w14:paraId="2AE59631" w14:textId="77777777" w:rsidR="004E0F39" w:rsidRDefault="004E0F39" w:rsidP="00531BAE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Smykowski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Dziecko w zabawie i świecie języka,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Zysk i S-ka, Poznań, 1995.</w:t>
            </w:r>
          </w:p>
          <w:p w14:paraId="277EDFCE" w14:textId="44BF90C5" w:rsidR="007328D8" w:rsidRPr="004E0F39" w:rsidRDefault="004E0F39" w:rsidP="00531BAE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Vopel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Zabawy interakcyjne, </w:t>
            </w:r>
            <w:r w:rsidRPr="004E0F39">
              <w:rPr>
                <w:rFonts w:ascii="Corbel" w:hAnsi="Corbel"/>
                <w:sz w:val="24"/>
                <w:szCs w:val="24"/>
              </w:rPr>
              <w:t>Wydawnictwo Jedność, Kielce, 1999.</w:t>
            </w:r>
          </w:p>
        </w:tc>
      </w:tr>
    </w:tbl>
    <w:p w14:paraId="008B7EF9" w14:textId="77777777" w:rsidR="0085747A" w:rsidRPr="009C54AE" w:rsidRDefault="0085747A" w:rsidP="00B5585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1F117" w14:textId="77777777" w:rsidR="00C46A80" w:rsidRDefault="00C46A80" w:rsidP="00C16ABF">
      <w:pPr>
        <w:spacing w:after="0" w:line="240" w:lineRule="auto"/>
      </w:pPr>
      <w:r>
        <w:separator/>
      </w:r>
    </w:p>
  </w:endnote>
  <w:endnote w:type="continuationSeparator" w:id="0">
    <w:p w14:paraId="03381F9C" w14:textId="77777777" w:rsidR="00C46A80" w:rsidRDefault="00C46A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4A3B7" w14:textId="77777777" w:rsidR="00C46A80" w:rsidRDefault="00C46A80" w:rsidP="00C16ABF">
      <w:pPr>
        <w:spacing w:after="0" w:line="240" w:lineRule="auto"/>
      </w:pPr>
      <w:r>
        <w:separator/>
      </w:r>
    </w:p>
  </w:footnote>
  <w:footnote w:type="continuationSeparator" w:id="0">
    <w:p w14:paraId="040455FC" w14:textId="77777777" w:rsidR="00C46A80" w:rsidRDefault="00C46A80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8BF74"/>
    <w:multiLevelType w:val="hybridMultilevel"/>
    <w:tmpl w:val="3F200A7C"/>
    <w:lvl w:ilvl="0" w:tplc="AA7E5658">
      <w:start w:val="1"/>
      <w:numFmt w:val="decimal"/>
      <w:lvlText w:val="%1."/>
      <w:lvlJc w:val="left"/>
      <w:pPr>
        <w:ind w:left="720" w:hanging="360"/>
      </w:pPr>
    </w:lvl>
    <w:lvl w:ilvl="1" w:tplc="CE1456F6">
      <w:start w:val="1"/>
      <w:numFmt w:val="lowerLetter"/>
      <w:lvlText w:val="%2."/>
      <w:lvlJc w:val="left"/>
      <w:pPr>
        <w:ind w:left="1440" w:hanging="360"/>
      </w:pPr>
    </w:lvl>
    <w:lvl w:ilvl="2" w:tplc="B03EDA1E">
      <w:start w:val="1"/>
      <w:numFmt w:val="lowerRoman"/>
      <w:lvlText w:val="%3."/>
      <w:lvlJc w:val="right"/>
      <w:pPr>
        <w:ind w:left="2160" w:hanging="180"/>
      </w:pPr>
    </w:lvl>
    <w:lvl w:ilvl="3" w:tplc="2F285ACE">
      <w:start w:val="1"/>
      <w:numFmt w:val="decimal"/>
      <w:lvlText w:val="%4."/>
      <w:lvlJc w:val="left"/>
      <w:pPr>
        <w:ind w:left="2880" w:hanging="360"/>
      </w:pPr>
    </w:lvl>
    <w:lvl w:ilvl="4" w:tplc="E4C86A3E">
      <w:start w:val="1"/>
      <w:numFmt w:val="lowerLetter"/>
      <w:lvlText w:val="%5."/>
      <w:lvlJc w:val="left"/>
      <w:pPr>
        <w:ind w:left="3600" w:hanging="360"/>
      </w:pPr>
    </w:lvl>
    <w:lvl w:ilvl="5" w:tplc="3140D634">
      <w:start w:val="1"/>
      <w:numFmt w:val="lowerRoman"/>
      <w:lvlText w:val="%6."/>
      <w:lvlJc w:val="right"/>
      <w:pPr>
        <w:ind w:left="4320" w:hanging="180"/>
      </w:pPr>
    </w:lvl>
    <w:lvl w:ilvl="6" w:tplc="47445DB2">
      <w:start w:val="1"/>
      <w:numFmt w:val="decimal"/>
      <w:lvlText w:val="%7."/>
      <w:lvlJc w:val="left"/>
      <w:pPr>
        <w:ind w:left="5040" w:hanging="360"/>
      </w:pPr>
    </w:lvl>
    <w:lvl w:ilvl="7" w:tplc="FF563668">
      <w:start w:val="1"/>
      <w:numFmt w:val="lowerLetter"/>
      <w:lvlText w:val="%8."/>
      <w:lvlJc w:val="left"/>
      <w:pPr>
        <w:ind w:left="5760" w:hanging="360"/>
      </w:pPr>
    </w:lvl>
    <w:lvl w:ilvl="8" w:tplc="B8227ED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012728">
    <w:abstractNumId w:val="8"/>
  </w:num>
  <w:num w:numId="2" w16cid:durableId="1838036885">
    <w:abstractNumId w:val="1"/>
  </w:num>
  <w:num w:numId="3" w16cid:durableId="954285132">
    <w:abstractNumId w:val="7"/>
  </w:num>
  <w:num w:numId="4" w16cid:durableId="1906988230">
    <w:abstractNumId w:val="0"/>
  </w:num>
  <w:num w:numId="5" w16cid:durableId="1218054079">
    <w:abstractNumId w:val="9"/>
  </w:num>
  <w:num w:numId="6" w16cid:durableId="1274635067">
    <w:abstractNumId w:val="10"/>
  </w:num>
  <w:num w:numId="7" w16cid:durableId="1981962489">
    <w:abstractNumId w:val="6"/>
  </w:num>
  <w:num w:numId="8" w16cid:durableId="1510833799">
    <w:abstractNumId w:val="2"/>
  </w:num>
  <w:num w:numId="9" w16cid:durableId="1600721351">
    <w:abstractNumId w:val="3"/>
  </w:num>
  <w:num w:numId="10" w16cid:durableId="563299975">
    <w:abstractNumId w:val="5"/>
  </w:num>
  <w:num w:numId="11" w16cid:durableId="178022485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ABA"/>
    <w:rsid w:val="000077B4"/>
    <w:rsid w:val="00015B8F"/>
    <w:rsid w:val="00022ECE"/>
    <w:rsid w:val="000417E7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45E6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1B5"/>
    <w:rsid w:val="001F2CA2"/>
    <w:rsid w:val="002144C0"/>
    <w:rsid w:val="00221F61"/>
    <w:rsid w:val="0022477D"/>
    <w:rsid w:val="002278A9"/>
    <w:rsid w:val="002336F9"/>
    <w:rsid w:val="0024028F"/>
    <w:rsid w:val="00244ABC"/>
    <w:rsid w:val="0024636C"/>
    <w:rsid w:val="00281FF2"/>
    <w:rsid w:val="002857DE"/>
    <w:rsid w:val="00291567"/>
    <w:rsid w:val="00294E83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F5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1447"/>
    <w:rsid w:val="003C0BAE"/>
    <w:rsid w:val="003D18A9"/>
    <w:rsid w:val="003D6CE2"/>
    <w:rsid w:val="003E14AA"/>
    <w:rsid w:val="003E1941"/>
    <w:rsid w:val="003E2FE6"/>
    <w:rsid w:val="003E49D5"/>
    <w:rsid w:val="003F38C0"/>
    <w:rsid w:val="003F634F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7356"/>
    <w:rsid w:val="004840FD"/>
    <w:rsid w:val="00490F7D"/>
    <w:rsid w:val="00491678"/>
    <w:rsid w:val="004968E2"/>
    <w:rsid w:val="004A3EEA"/>
    <w:rsid w:val="004A4D1F"/>
    <w:rsid w:val="004D5282"/>
    <w:rsid w:val="004E0F39"/>
    <w:rsid w:val="004F1551"/>
    <w:rsid w:val="004F55A3"/>
    <w:rsid w:val="0050496F"/>
    <w:rsid w:val="00513B6F"/>
    <w:rsid w:val="00517C63"/>
    <w:rsid w:val="00526C94"/>
    <w:rsid w:val="00531BAE"/>
    <w:rsid w:val="005363C4"/>
    <w:rsid w:val="00536BDE"/>
    <w:rsid w:val="00543ACC"/>
    <w:rsid w:val="0056696D"/>
    <w:rsid w:val="00571C7C"/>
    <w:rsid w:val="00573EF9"/>
    <w:rsid w:val="0059484D"/>
    <w:rsid w:val="005A0855"/>
    <w:rsid w:val="005A3196"/>
    <w:rsid w:val="005C080F"/>
    <w:rsid w:val="005C1151"/>
    <w:rsid w:val="005C2C71"/>
    <w:rsid w:val="005C55E5"/>
    <w:rsid w:val="005C696A"/>
    <w:rsid w:val="005E6E85"/>
    <w:rsid w:val="005F31D2"/>
    <w:rsid w:val="0061029B"/>
    <w:rsid w:val="0061490C"/>
    <w:rsid w:val="00617230"/>
    <w:rsid w:val="00621CE1"/>
    <w:rsid w:val="00627FC9"/>
    <w:rsid w:val="00647FA8"/>
    <w:rsid w:val="00650C5F"/>
    <w:rsid w:val="00654934"/>
    <w:rsid w:val="0065526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41D3"/>
    <w:rsid w:val="00755377"/>
    <w:rsid w:val="00763BF1"/>
    <w:rsid w:val="00766FD4"/>
    <w:rsid w:val="0078168C"/>
    <w:rsid w:val="00783A7F"/>
    <w:rsid w:val="00787C2A"/>
    <w:rsid w:val="00790E27"/>
    <w:rsid w:val="00793228"/>
    <w:rsid w:val="007A4022"/>
    <w:rsid w:val="007A6E6E"/>
    <w:rsid w:val="007C235F"/>
    <w:rsid w:val="007C3299"/>
    <w:rsid w:val="007C3BCC"/>
    <w:rsid w:val="007C4546"/>
    <w:rsid w:val="007D6E56"/>
    <w:rsid w:val="007E0FD1"/>
    <w:rsid w:val="007F1652"/>
    <w:rsid w:val="007F2DB0"/>
    <w:rsid w:val="007F4155"/>
    <w:rsid w:val="00814742"/>
    <w:rsid w:val="0081554D"/>
    <w:rsid w:val="0081707E"/>
    <w:rsid w:val="00837F26"/>
    <w:rsid w:val="008449B3"/>
    <w:rsid w:val="0085052D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15D9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7CC2"/>
    <w:rsid w:val="00A30110"/>
    <w:rsid w:val="00A36899"/>
    <w:rsid w:val="00A371F6"/>
    <w:rsid w:val="00A43BF6"/>
    <w:rsid w:val="00A53FA5"/>
    <w:rsid w:val="00A54817"/>
    <w:rsid w:val="00A601C8"/>
    <w:rsid w:val="00A60799"/>
    <w:rsid w:val="00A60D4C"/>
    <w:rsid w:val="00A84C85"/>
    <w:rsid w:val="00A97DE1"/>
    <w:rsid w:val="00AB053C"/>
    <w:rsid w:val="00AD1146"/>
    <w:rsid w:val="00AD27D3"/>
    <w:rsid w:val="00AD66D6"/>
    <w:rsid w:val="00AD73C7"/>
    <w:rsid w:val="00AD76AE"/>
    <w:rsid w:val="00AE1160"/>
    <w:rsid w:val="00AE203C"/>
    <w:rsid w:val="00AE2E74"/>
    <w:rsid w:val="00AE5FCB"/>
    <w:rsid w:val="00AF2C1E"/>
    <w:rsid w:val="00B020CB"/>
    <w:rsid w:val="00B06142"/>
    <w:rsid w:val="00B135B1"/>
    <w:rsid w:val="00B3130B"/>
    <w:rsid w:val="00B40ADB"/>
    <w:rsid w:val="00B419C9"/>
    <w:rsid w:val="00B43B77"/>
    <w:rsid w:val="00B43E80"/>
    <w:rsid w:val="00B55857"/>
    <w:rsid w:val="00B607DB"/>
    <w:rsid w:val="00B66529"/>
    <w:rsid w:val="00B7179F"/>
    <w:rsid w:val="00B75946"/>
    <w:rsid w:val="00B8056E"/>
    <w:rsid w:val="00B819C8"/>
    <w:rsid w:val="00B82308"/>
    <w:rsid w:val="00B90885"/>
    <w:rsid w:val="00BB37F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6A80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A2114"/>
    <w:rsid w:val="00DC49AA"/>
    <w:rsid w:val="00DE09C0"/>
    <w:rsid w:val="00DE4A14"/>
    <w:rsid w:val="00DF320D"/>
    <w:rsid w:val="00DF3E5D"/>
    <w:rsid w:val="00DF71C8"/>
    <w:rsid w:val="00E129B8"/>
    <w:rsid w:val="00E21E7D"/>
    <w:rsid w:val="00E22FBC"/>
    <w:rsid w:val="00E24BF5"/>
    <w:rsid w:val="00E25338"/>
    <w:rsid w:val="00E51E44"/>
    <w:rsid w:val="00E574C3"/>
    <w:rsid w:val="00E63348"/>
    <w:rsid w:val="00E77E88"/>
    <w:rsid w:val="00E8107D"/>
    <w:rsid w:val="00E85B0E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3CCC"/>
    <w:rsid w:val="00F27A7B"/>
    <w:rsid w:val="00F31FB2"/>
    <w:rsid w:val="00F3370B"/>
    <w:rsid w:val="00F526AF"/>
    <w:rsid w:val="00F617C3"/>
    <w:rsid w:val="00F7066B"/>
    <w:rsid w:val="00F83B28"/>
    <w:rsid w:val="00FA2A34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40640C87"/>
    <w:rsid w:val="51BE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A9B4EE93-83BD-4C75-8561-21BD57D4B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5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3d6ba6fb94b847bc8f795a5a74e716e2&amp;wdorigin=TEAMS-MAGLEV.teamsSdk_ns.rwc&amp;wdexp=TEAMS-TREATMENT&amp;wdhostclicktime=1773387571984&amp;wdenableroaming=1&amp;mscc=1&amp;hid=FB84FFA1-70FE-F000-FC0E-20A8B909552C.0&amp;uih=sharepointcom&amp;wdlcid=pl-PL&amp;jsapi=1&amp;jsapiver=v2&amp;corrid=9bc919e6-3e26-9c31-b2b8-a186529be59b&amp;usid=9bc919e6-3e26-9c31-b2b8-a186529be59b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4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3d6ba6fb94b847bc8f795a5a74e716e2&amp;wdorigin=TEAMS-MAGLEV.teamsSdk_ns.rwc&amp;wdexp=TEAMS-TREATMENT&amp;wdhostclicktime=1773387571984&amp;wdenableroaming=1&amp;mscc=1&amp;hid=FB84FFA1-70FE-F000-FC0E-20A8B909552C.0&amp;uih=sharepointcom&amp;wdlcid=pl-PL&amp;jsapi=1&amp;jsapiver=v2&amp;corrid=9bc919e6-3e26-9c31-b2b8-a186529be59b&amp;usid=9bc919e6-3e26-9c31-b2b8-a186529be59b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4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1B722B-9DC4-447B-B07A-690739CBF1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E825CC-37F6-44C8-9D7A-B2F86C8CD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C36F53-2FB0-445B-B460-6FA8C715F2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99713C-6834-457E-BEBF-BC88EDC076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1599</Words>
  <Characters>9598</Characters>
  <Application>Microsoft Office Word</Application>
  <DocSecurity>0</DocSecurity>
  <Lines>79</Lines>
  <Paragraphs>22</Paragraphs>
  <ScaleCrop>false</ScaleCrop>
  <Company>Hewlett-Packard Company</Company>
  <LinksUpToDate>false</LinksUpToDate>
  <CharactersWithSpaces>11175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27</cp:revision>
  <cp:lastPrinted>2019-02-06T12:12:00Z</cp:lastPrinted>
  <dcterms:created xsi:type="dcterms:W3CDTF">2019-10-16T16:23:00Z</dcterms:created>
  <dcterms:modified xsi:type="dcterms:W3CDTF">2026-03-14T14:32:00Z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